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46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6D75DA" w:rsidRPr="00F66DBE" w:rsidTr="008D7654">
        <w:trPr>
          <w:trHeight w:val="760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6D75DA" w:rsidRPr="00403750" w:rsidRDefault="006D75DA" w:rsidP="008D76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</w:t>
            </w:r>
          </w:p>
          <w:p w:rsidR="006D75DA" w:rsidRPr="00403750" w:rsidRDefault="006D75DA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Sınıfı: 5/                                                                                                                                                 Aldığı Not:                </w:t>
            </w:r>
          </w:p>
          <w:p w:rsidR="006D75DA" w:rsidRPr="00403750" w:rsidRDefault="006D75DA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No:                                                                                                                                                </w:t>
            </w:r>
          </w:p>
          <w:p w:rsidR="006D75DA" w:rsidRPr="00403750" w:rsidRDefault="006D75DA" w:rsidP="008D765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2015–2016</w:t>
            </w:r>
            <w:r w:rsidRPr="00403750">
              <w:rPr>
                <w:rFonts w:ascii="Arial" w:hAnsi="Arial" w:cs="Arial"/>
                <w:b/>
                <w:sz w:val="22"/>
                <w:szCs w:val="22"/>
              </w:rPr>
              <w:t xml:space="preserve"> EĞİTİM-ÖĞRE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TİM YILI ……………. </w:t>
            </w:r>
            <w:r w:rsidRPr="00403750">
              <w:rPr>
                <w:rFonts w:ascii="Arial" w:hAnsi="Arial" w:cs="Arial"/>
                <w:b/>
                <w:sz w:val="22"/>
                <w:szCs w:val="22"/>
              </w:rPr>
              <w:t xml:space="preserve">ORTAOKULU </w:t>
            </w:r>
          </w:p>
          <w:p w:rsidR="006D75DA" w:rsidRPr="00403750" w:rsidRDefault="006D75DA" w:rsidP="008D7654">
            <w:pPr>
              <w:jc w:val="center"/>
              <w:rPr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2"/>
                <w:szCs w:val="22"/>
              </w:rPr>
              <w:t>5. SIN</w:t>
            </w:r>
            <w:r>
              <w:rPr>
                <w:rFonts w:ascii="Arial" w:hAnsi="Arial" w:cs="Arial"/>
                <w:b/>
                <w:sz w:val="22"/>
                <w:szCs w:val="22"/>
              </w:rPr>
              <w:t>IF FEN BİLİMLERİ DERSİ 2.DÖNEM 3</w:t>
            </w:r>
            <w:r w:rsidRPr="00403750">
              <w:rPr>
                <w:rFonts w:ascii="Arial" w:hAnsi="Arial" w:cs="Arial"/>
                <w:b/>
                <w:sz w:val="22"/>
                <w:szCs w:val="22"/>
              </w:rPr>
              <w:t>.YAZILI SORULARI</w:t>
            </w:r>
          </w:p>
        </w:tc>
      </w:tr>
    </w:tbl>
    <w:p w:rsidR="006D75DA" w:rsidRPr="00706CD9" w:rsidRDefault="006D75DA" w:rsidP="008D7654">
      <w:pPr>
        <w:jc w:val="both"/>
        <w:rPr>
          <w:rFonts w:ascii="Elephant" w:hAnsi="Elephant"/>
          <w:bCs/>
          <w:sz w:val="18"/>
          <w:szCs w:val="18"/>
        </w:rPr>
      </w:pP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1 ) 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Fosiller ile ilgili araştırma yapan bilim dalına ………..……..….(I), 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bu bilim dalıyla uğraşan bilim insanlarına da ………..……… (II ) denir.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Yukarıdaki cümlede boş bırakılan yerlere gelmesi gereken kelimeler sırasıyla hangileridir?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     ____I____          ____    II____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A) Paleontolog          Paleontoloji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B) Paleontoloji          Paleontolog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C) Jeoloji                  Jeolog</w:t>
      </w:r>
    </w:p>
    <w:p w:rsidR="006D75DA" w:rsidRPr="00E6194B" w:rsidRDefault="006D75DA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D) Jeolog                  Jeoloji</w:t>
      </w:r>
    </w:p>
    <w:p w:rsidR="006D75DA" w:rsidRDefault="006D75DA" w:rsidP="00573BA5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6D75DA" w:rsidRPr="00E6194B" w:rsidRDefault="006D75DA" w:rsidP="00E6194B">
      <w:pPr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6D75DA" w:rsidRPr="00E6194B" w:rsidRDefault="006D75DA" w:rsidP="00EF4D02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2 )  Aşağı</w:t>
      </w:r>
      <w:r w:rsidRPr="00E6194B">
        <w:rPr>
          <w:rFonts w:ascii="Tahoma" w:hAnsi="Tahoma" w:cs="Tahoma"/>
          <w:b/>
          <w:bCs/>
          <w:i/>
          <w:iCs/>
          <w:sz w:val="18"/>
          <w:szCs w:val="18"/>
        </w:rPr>
        <w:t xml:space="preserve">daki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>öğrencilerden hangileri doğru söylemiştir?</w:t>
      </w: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  <w:r w:rsidRPr="00D317C4">
        <w:rPr>
          <w:rFonts w:ascii="Tahoma" w:hAnsi="Tahoma" w:cs="Tahom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43.25pt;height:88.5pt;visibility:visible">
            <v:imagedata r:id="rId7" o:title=""/>
          </v:shape>
        </w:pict>
      </w:r>
      <w:r w:rsidRPr="00D317C4">
        <w:rPr>
          <w:rFonts w:ascii="Tahoma" w:hAnsi="Tahoma" w:cs="Tahoma"/>
          <w:noProof/>
          <w:sz w:val="18"/>
          <w:szCs w:val="18"/>
        </w:rPr>
        <w:pict>
          <v:shape id="Resim 3" o:spid="_x0000_i1026" type="#_x0000_t75" style="width:114.75pt;height:54pt;visibility:visible">
            <v:imagedata r:id="rId8" o:title=""/>
          </v:shape>
        </w:pict>
      </w: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705AB2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A) Yalnız Pınar               B) Pınar ve Bora</w:t>
      </w:r>
    </w:p>
    <w:p w:rsidR="006D75DA" w:rsidRDefault="006D75DA" w:rsidP="00705AB2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C) 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Yalnız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>Sarp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   </w:t>
      </w:r>
      <w:r>
        <w:rPr>
          <w:rFonts w:ascii="Tahoma" w:hAnsi="Tahoma" w:cs="Tahoma"/>
          <w:b/>
          <w:i/>
          <w:iCs/>
          <w:sz w:val="18"/>
          <w:szCs w:val="18"/>
        </w:rPr>
        <w:tab/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D) Pınar, Sarp ve Bora</w:t>
      </w: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  <w:bookmarkStart w:id="0" w:name="_GoBack"/>
      <w:r>
        <w:rPr>
          <w:noProof/>
        </w:rPr>
        <w:pict>
          <v:shape id="Resim 472" o:spid="_x0000_s1026" type="#_x0000_t75" alt="Adsız" style="position:absolute;margin-left:1.5pt;margin-top:10.8pt;width:257.25pt;height:185.25pt;z-index:-251662848;visibility:visible">
            <v:imagedata r:id="rId9" o:title=""/>
          </v:shape>
        </w:pict>
      </w:r>
      <w:bookmarkEnd w:id="0"/>
    </w:p>
    <w:p w:rsidR="006D75DA" w:rsidRPr="00980D46" w:rsidRDefault="006D75DA" w:rsidP="00CB3C08">
      <w:pPr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3)</w:t>
      </w: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4B48F8">
      <w:pPr>
        <w:rPr>
          <w:rFonts w:ascii="Tahoma" w:hAnsi="Tahoma" w:cs="Tahoma"/>
          <w:noProof/>
          <w:sz w:val="18"/>
          <w:szCs w:val="18"/>
        </w:rPr>
      </w:pP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CB3C08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6D75DA" w:rsidRPr="00E6194B" w:rsidRDefault="006D75DA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CE7FC3">
      <w:pPr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CE7FC3">
      <w:pPr>
        <w:ind w:left="1134"/>
        <w:rPr>
          <w:rFonts w:ascii="Tahoma" w:hAnsi="Tahoma" w:cs="Tahoma"/>
          <w:noProof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Pr="000B6F87" w:rsidRDefault="006D75DA" w:rsidP="004B48F8">
      <w:pPr>
        <w:jc w:val="both"/>
        <w:rPr>
          <w:rFonts w:ascii="Tahoma" w:hAnsi="Tahoma" w:cs="Tahoma"/>
          <w:b/>
          <w:bCs/>
          <w:sz w:val="18"/>
          <w:szCs w:val="18"/>
        </w:rPr>
      </w:pPr>
      <w:r w:rsidRPr="000B6F87">
        <w:rPr>
          <w:rFonts w:ascii="Tahoma" w:hAnsi="Tahoma" w:cs="Tahoma"/>
          <w:b/>
          <w:bCs/>
          <w:sz w:val="18"/>
          <w:szCs w:val="18"/>
        </w:rPr>
        <w:t>4)</w:t>
      </w:r>
    </w:p>
    <w:p w:rsidR="006D75DA" w:rsidRPr="00E6194B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D317C4">
        <w:rPr>
          <w:rFonts w:ascii="Tahoma" w:hAnsi="Tahoma" w:cs="Tahoma"/>
          <w:noProof/>
          <w:sz w:val="18"/>
          <w:szCs w:val="18"/>
        </w:rPr>
        <w:pict>
          <v:shape id="Resim 4" o:spid="_x0000_i1027" type="#_x0000_t75" style="width:248.25pt;height:210.75pt;visibility:visible">
            <v:imagedata r:id="rId10" o:title=""/>
          </v:shape>
        </w:pict>
      </w:r>
    </w:p>
    <w:p w:rsidR="006D75DA" w:rsidRPr="00E6194B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Pr="00E6194B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Pr="00E6194B" w:rsidRDefault="006D75DA" w:rsidP="00705AB2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noProof/>
        </w:rPr>
        <w:pict>
          <v:shape id="Resim 104" o:spid="_x0000_s1027" type="#_x0000_t75" style="position:absolute;left:0;text-align:left;margin-left:138.55pt;margin-top:14.25pt;width:53.55pt;height:39pt;z-index:-251654656;visibility:visible">
            <v:imagedata r:id="rId11" o:title="" croptop="20664f" cropbottom="19706f" cropleft="11627f" cropright="15165f" gain="109227f"/>
          </v:shape>
        </w:pict>
      </w:r>
      <w:r>
        <w:rPr>
          <w:noProof/>
        </w:rPr>
        <w:pict>
          <v:shape id="Resim 4" o:spid="_x0000_s1028" type="#_x0000_t75" style="position:absolute;left:0;text-align:left;margin-left:210.65pt;margin-top:17.35pt;width:63.8pt;height:42.65pt;z-index:-251664896;visibility:visible">
            <v:imagedata r:id="rId12" o:title="" croptop="25722f" cropbottom="19326f" cropleft="9540f" cropright="18410f" gain="109227f"/>
          </v:shape>
        </w:pict>
      </w:r>
      <w:r>
        <w:rPr>
          <w:noProof/>
        </w:rPr>
        <w:pict>
          <v:shape id="Resim 5" o:spid="_x0000_s1029" type="#_x0000_t75" style="position:absolute;left:0;text-align:left;margin-left:70.4pt;margin-top:17pt;width:41.45pt;height:43pt;z-index:-251665920;visibility:visible">
            <v:imagedata r:id="rId13" o:title="" croptop="17834f" cropbottom="17215f" cropleft="17751f" cropright="18618f" gain="1.25"/>
          </v:shape>
        </w:pict>
      </w:r>
      <w:r>
        <w:rPr>
          <w:rFonts w:ascii="Tahoma" w:hAnsi="Tahoma" w:cs="Tahoma"/>
          <w:b/>
          <w:bCs/>
          <w:sz w:val="18"/>
          <w:szCs w:val="18"/>
        </w:rPr>
        <w:t>5)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  </w:t>
      </w:r>
      <w:r>
        <w:rPr>
          <w:rFonts w:ascii="Tahoma" w:hAnsi="Tahoma" w:cs="Tahoma"/>
          <w:b/>
          <w:color w:val="000000"/>
          <w:sz w:val="18"/>
          <w:szCs w:val="18"/>
        </w:rPr>
        <w:t>Aşağıda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basit devre elemanları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 xml:space="preserve"> sembolleri  ile eşleştirilm</w:t>
      </w:r>
      <w:r>
        <w:rPr>
          <w:rFonts w:ascii="Tahoma" w:hAnsi="Tahoma" w:cs="Tahoma"/>
          <w:b/>
          <w:color w:val="000000"/>
          <w:sz w:val="18"/>
          <w:szCs w:val="18"/>
        </w:rPr>
        <w:t>iştir.</w:t>
      </w:r>
    </w:p>
    <w:p w:rsidR="006D75DA" w:rsidRPr="00E6194B" w:rsidRDefault="006D75DA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w:pict>
          <v:shape id="Resim 1" o:spid="_x0000_s1030" type="#_x0000_t75" style="position:absolute;left:0;text-align:left;margin-left:19.7pt;margin-top:.1pt;width:28.1pt;height:43pt;z-index:-251659776;visibility:visible">
            <v:imagedata r:id="rId14" o:title="" croptop="22066f" cropbottom="14806f" cropleft="16355f" cropright="24118f" gain="109227f"/>
          </v:shape>
        </w:pict>
      </w:r>
    </w:p>
    <w:p w:rsidR="006D75DA" w:rsidRPr="00E6194B" w:rsidRDefault="006D75DA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 </w:t>
      </w:r>
      <w:r>
        <w:rPr>
          <w:rFonts w:ascii="Tahoma" w:hAnsi="Tahoma" w:cs="Tahoma"/>
          <w:color w:val="000000"/>
          <w:sz w:val="18"/>
          <w:szCs w:val="18"/>
        </w:rPr>
        <w:t>2-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</w:t>
      </w:r>
      <w:r>
        <w:rPr>
          <w:rFonts w:ascii="Tahoma" w:hAnsi="Tahoma" w:cs="Tahoma"/>
          <w:color w:val="000000"/>
          <w:sz w:val="18"/>
          <w:szCs w:val="18"/>
        </w:rPr>
        <w:t>3-</w:t>
      </w:r>
      <w:r w:rsidRPr="00E6194B">
        <w:rPr>
          <w:rFonts w:ascii="Tahoma" w:hAnsi="Tahoma" w:cs="Tahoma"/>
          <w:color w:val="000000"/>
          <w:sz w:val="18"/>
          <w:szCs w:val="18"/>
        </w:rPr>
        <w:t xml:space="preserve">                       </w:t>
      </w:r>
      <w:r>
        <w:rPr>
          <w:rFonts w:ascii="Tahoma" w:hAnsi="Tahoma" w:cs="Tahoma"/>
          <w:color w:val="000000"/>
          <w:sz w:val="18"/>
          <w:szCs w:val="18"/>
        </w:rPr>
        <w:t>4-</w:t>
      </w:r>
      <w:r w:rsidRPr="0098011A">
        <w:rPr>
          <w:rFonts w:ascii="Tahoma" w:hAnsi="Tahoma" w:cs="Tahoma"/>
          <w:noProof/>
          <w:color w:val="000000"/>
          <w:sz w:val="18"/>
          <w:szCs w:val="18"/>
        </w:rPr>
        <w:t xml:space="preserve"> </w:t>
      </w:r>
    </w:p>
    <w:p w:rsidR="006D75DA" w:rsidRPr="00E6194B" w:rsidRDefault="006D75DA" w:rsidP="00705AB2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noProof/>
        </w:rPr>
        <w:pict>
          <v:shape id="Resim 108" o:spid="_x0000_s1031" type="#_x0000_t75" style="position:absolute;left:0;text-align:left;margin-left:208.35pt;margin-top:9.8pt;width:58.6pt;height:18.4pt;z-index:-251655680;visibility:visible">
            <v:imagedata r:id="rId15" o:title="" croptop="29555f" cropbottom="17733f" cropleft="4057f" cropright="19858f"/>
          </v:shape>
        </w:pict>
      </w:r>
      <w:r>
        <w:rPr>
          <w:noProof/>
        </w:rPr>
        <w:pict>
          <v:shape id="Resim 106" o:spid="_x0000_s1032" type="#_x0000_t75" style="position:absolute;left:0;text-align:left;margin-left:62.3pt;margin-top:12.35pt;width:54.95pt;height:19.05pt;z-index:-251657728;visibility:visible">
            <v:imagedata r:id="rId16" o:title="" croptop="31027f" cropbottom="16948f" cropleft="8541f" cropright="15588f"/>
          </v:shape>
        </w:pict>
      </w:r>
      <w:r>
        <w:rPr>
          <w:noProof/>
        </w:rPr>
        <w:pict>
          <v:shape id="Resim 105" o:spid="_x0000_s1033" type="#_x0000_t75" style="position:absolute;left:0;text-align:left;margin-left:2.3pt;margin-top:9.8pt;width:54.55pt;height:25.25pt;z-index:-251658752;visibility:visible">
            <v:imagedata r:id="rId17" o:title="" croptop="26502f" cropbottom="14019f" cropleft="9100f" cropright="11916f"/>
          </v:shape>
        </w:pict>
      </w:r>
    </w:p>
    <w:p w:rsidR="006D75DA" w:rsidRPr="00E6194B" w:rsidRDefault="006D75DA" w:rsidP="00705AB2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w:pict>
          <v:shape id="Resim 107" o:spid="_x0000_s1034" type="#_x0000_t75" style="position:absolute;left:0;text-align:left;margin-left:132.5pt;margin-top:8.1pt;width:59.1pt;height:12.45pt;z-index:-251656704;visibility:visible">
            <v:imagedata r:id="rId18" o:title="" croptop="31478f" cropbottom="22705f" cropleft="7977f" cropright="13854f"/>
          </v:shape>
        </w:pict>
      </w:r>
    </w:p>
    <w:p w:rsidR="006D75DA" w:rsidRPr="00E6194B" w:rsidRDefault="006D75DA" w:rsidP="00705AB2">
      <w:pPr>
        <w:jc w:val="both"/>
        <w:rPr>
          <w:rFonts w:ascii="Tahoma" w:hAnsi="Tahoma" w:cs="Tahoma"/>
          <w:noProof/>
          <w:sz w:val="18"/>
          <w:szCs w:val="18"/>
        </w:rPr>
      </w:pPr>
    </w:p>
    <w:p w:rsidR="006D75DA" w:rsidRDefault="006D75DA" w:rsidP="00705AB2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 xml:space="preserve">Kaç tanesinde 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>hata yapılmıştır?</w:t>
      </w:r>
    </w:p>
    <w:p w:rsidR="006D75DA" w:rsidRDefault="006D75DA" w:rsidP="00705AB2">
      <w:pPr>
        <w:numPr>
          <w:ilvl w:val="0"/>
          <w:numId w:val="28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    B)2       C)3          D)4</w:t>
      </w:r>
    </w:p>
    <w:p w:rsidR="006D75DA" w:rsidRDefault="006D75DA" w:rsidP="00705AB2">
      <w:pPr>
        <w:rPr>
          <w:rFonts w:ascii="Comic Sans MS" w:hAnsi="Comic Sans MS"/>
          <w:b/>
          <w:sz w:val="18"/>
          <w:szCs w:val="18"/>
        </w:rPr>
      </w:pPr>
    </w:p>
    <w:p w:rsidR="006D75DA" w:rsidRDefault="006D75DA" w:rsidP="004B48F8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6)</w:t>
      </w: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D317C4">
        <w:rPr>
          <w:rFonts w:ascii="Tahoma" w:hAnsi="Tahoma" w:cs="Tahoma"/>
          <w:b/>
          <w:noProof/>
          <w:color w:val="000000"/>
          <w:sz w:val="18"/>
          <w:szCs w:val="18"/>
        </w:rPr>
        <w:pict>
          <v:shape id="Resim 23" o:spid="_x0000_i1028" type="#_x0000_t75" style="width:268.5pt;height:149.25pt;visibility:visible">
            <v:imagedata r:id="rId19" o:title="" gain="99297f" blacklevel="-9175f"/>
          </v:shape>
        </w:pict>
      </w:r>
    </w:p>
    <w:p w:rsidR="006D75DA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Pr="00E6194B" w:rsidRDefault="006D75DA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7)</w:t>
      </w:r>
    </w:p>
    <w:p w:rsidR="006D75DA" w:rsidRDefault="006D75DA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 </w:t>
      </w:r>
      <w:r w:rsidRPr="00D317C4">
        <w:rPr>
          <w:rFonts w:ascii="Tahoma" w:hAnsi="Tahoma" w:cs="Tahoma"/>
          <w:b/>
          <w:i/>
          <w:noProof/>
          <w:sz w:val="18"/>
          <w:szCs w:val="18"/>
        </w:rPr>
        <w:pict>
          <v:shape id="Resim 13" o:spid="_x0000_i1029" type="#_x0000_t75" style="width:259.5pt;height:133.5pt;visibility:visible">
            <v:imagedata r:id="rId20" o:title="" gain="86232f" blacklevel="-6554f"/>
          </v:shape>
        </w:pict>
      </w:r>
    </w:p>
    <w:p w:rsidR="006D75DA" w:rsidRPr="00E6194B" w:rsidRDefault="006D75DA" w:rsidP="00261106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8-</w:t>
      </w:r>
    </w:p>
    <w:p w:rsidR="006D75DA" w:rsidRDefault="006D75DA" w:rsidP="001D315D">
      <w:pPr>
        <w:tabs>
          <w:tab w:val="left" w:pos="360"/>
        </w:tabs>
        <w:jc w:val="both"/>
        <w:rPr>
          <w:rFonts w:ascii="Tahoma" w:hAnsi="Tahoma" w:cs="Tahoma"/>
          <w:b/>
          <w:noProof/>
          <w:color w:val="000000"/>
          <w:sz w:val="18"/>
          <w:szCs w:val="18"/>
        </w:rPr>
      </w:pPr>
      <w:r w:rsidRPr="00CB3C08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>
        <w:rPr>
          <w:noProof/>
        </w:rPr>
      </w:r>
      <w:r w:rsidRPr="00142CD3">
        <w:rPr>
          <w:rFonts w:ascii="Tahoma" w:hAnsi="Tahoma" w:cs="Tahoma"/>
          <w:b/>
          <w:noProof/>
          <w:color w:val="000000"/>
          <w:sz w:val="18"/>
          <w:szCs w:val="18"/>
        </w:rPr>
        <w:pict>
          <v:group id="Tuval 28" o:spid="_x0000_s1035" editas="canvas" style="width:254.25pt;height:153.75pt;mso-position-horizontal-relative:char;mso-position-vertical-relative:line" coordsize="32289,19526">
            <v:shape id="_x0000_s1036" type="#_x0000_t75" style="position:absolute;width:32289;height:19526;visibility:visible">
              <v:fill o:detectmouseclick="t"/>
              <v:path o:connecttype="none"/>
            </v:shape>
            <v:shape id="Picture 29" o:spid="_x0000_s1037" type="#_x0000_t75" style="position:absolute;width:32435;height:195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fFjnEAAAA2gAAAA8AAABkcnMvZG93bnJldi54bWxEj0FrwkAUhO8F/8PyhN7qpqGWNs1GpFQR&#10;FMFY8fqafU2C2bcxu2r8965Q6HGYmW+YdNKbRpypc7VlBc+jCARxYXXNpYLv7ezpDYTzyBoby6Tg&#10;Sg4m2eAhxUTbC2/onPtSBAi7BBVU3reJlK6oyKAb2ZY4eL+2M+iD7EqpO7wEuGlkHEWv0mDNYaHC&#10;lj4rKg75ySg4ruIy/pKb+e5932uz/nnZLnGh1OOwn36A8NT7//Bfe6EVjOF+JdwAmd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EfFjnEAAAA2gAAAA8AAAAAAAAAAAAAAAAA&#10;nwIAAGRycy9kb3ducmV2LnhtbFBLBQYAAAAABAAEAPcAAACQAwAAAAA=&#10;">
              <v:imagedata r:id="rId21" o:title="" blacklevel="-2621f"/>
            </v:shape>
            <w10:anchorlock/>
          </v:group>
        </w:pict>
      </w:r>
    </w:p>
    <w:p w:rsidR="006D75DA" w:rsidRDefault="006D75DA" w:rsidP="001D315D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:rsidR="006D75DA" w:rsidRPr="00422967" w:rsidRDefault="006D75DA" w:rsidP="00CB3C08">
      <w:pPr>
        <w:rPr>
          <w:rFonts w:ascii="Comic Sans MS" w:hAnsi="Comic Sans MS" w:cs="MyriadPro-Bold"/>
          <w:b/>
          <w:bCs/>
          <w:sz w:val="22"/>
          <w:szCs w:val="22"/>
        </w:rPr>
      </w:pPr>
      <w:r w:rsidRPr="00422967">
        <w:rPr>
          <w:rFonts w:ascii="Tahoma" w:hAnsi="Tahoma" w:cs="Tahoma"/>
          <w:b/>
          <w:color w:val="000000"/>
          <w:sz w:val="22"/>
          <w:szCs w:val="22"/>
        </w:rPr>
        <w:t>9)</w:t>
      </w:r>
      <w:r w:rsidRPr="00422967">
        <w:rPr>
          <w:rFonts w:ascii="Comic Sans MS" w:hAnsi="Comic Sans MS" w:cs="MyriadPro-Bold"/>
          <w:b/>
          <w:bCs/>
          <w:sz w:val="22"/>
          <w:szCs w:val="22"/>
        </w:rPr>
        <w:t xml:space="preserve"> Fosiller ile ilgili aşağıda verilen bilgilerden hangisi yanlıştır?</w:t>
      </w:r>
    </w:p>
    <w:p w:rsidR="006D75DA" w:rsidRPr="00422967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A) Fosillerin bazıları canlıların vücutlarının tümünden oluşabilir.</w:t>
      </w:r>
    </w:p>
    <w:p w:rsidR="006D75DA" w:rsidRPr="00422967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B) Bazı canlıların sadece izleri fosil olur.</w:t>
      </w:r>
    </w:p>
    <w:p w:rsidR="006D75DA" w:rsidRPr="00422967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C) Bitkilerin fosilleri oluşmaz.</w:t>
      </w:r>
    </w:p>
    <w:p w:rsidR="006D75DA" w:rsidRPr="00422967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 xml:space="preserve">D) Hayvan dişleri, kabukları </w:t>
      </w:r>
      <w:r>
        <w:rPr>
          <w:rFonts w:ascii="Comic Sans MS" w:hAnsi="Comic Sans MS" w:cs="MyriadPro-Regular"/>
          <w:sz w:val="22"/>
          <w:szCs w:val="22"/>
        </w:rPr>
        <w:t xml:space="preserve">, kemikleri fosil </w:t>
      </w:r>
      <w:r w:rsidRPr="00422967">
        <w:rPr>
          <w:rFonts w:ascii="Comic Sans MS" w:hAnsi="Comic Sans MS" w:cs="MyriadPro-Regular"/>
          <w:sz w:val="22"/>
          <w:szCs w:val="22"/>
        </w:rPr>
        <w:t>olabilir</w:t>
      </w:r>
    </w:p>
    <w:p w:rsidR="006D75DA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b/>
          <w:sz w:val="18"/>
          <w:szCs w:val="18"/>
        </w:rPr>
      </w:pPr>
    </w:p>
    <w:p w:rsidR="006D75DA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b/>
          <w:sz w:val="18"/>
          <w:szCs w:val="18"/>
        </w:rPr>
      </w:pPr>
    </w:p>
    <w:p w:rsidR="006D75DA" w:rsidRPr="00422967" w:rsidRDefault="006D75DA" w:rsidP="00CB3C08">
      <w:pPr>
        <w:autoSpaceDE w:val="0"/>
        <w:autoSpaceDN w:val="0"/>
        <w:adjustRightInd w:val="0"/>
        <w:rPr>
          <w:rFonts w:ascii="Comic Sans MS" w:hAnsi="Comic Sans MS" w:cs="MyriadPro-Regular"/>
          <w:b/>
          <w:sz w:val="18"/>
          <w:szCs w:val="18"/>
        </w:rPr>
      </w:pPr>
      <w:r w:rsidRPr="00422967">
        <w:rPr>
          <w:rFonts w:ascii="Comic Sans MS" w:hAnsi="Comic Sans MS" w:cs="MyriadPro-Regular"/>
          <w:b/>
          <w:sz w:val="18"/>
          <w:szCs w:val="18"/>
        </w:rPr>
        <w:t>10)</w:t>
      </w:r>
    </w:p>
    <w:p w:rsidR="006D75DA" w:rsidRDefault="006D75DA" w:rsidP="00CB3C0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12" o:spid="_x0000_s1038" type="#_x0000_t75" style="position:absolute;margin-left:7.6pt;margin-top:2.45pt;width:256.4pt;height:168.75pt;z-index:-251661824;visibility:visible">
            <v:imagedata r:id="rId22" o:title="" blacklevel="-1311f"/>
          </v:shape>
        </w:pict>
      </w:r>
    </w:p>
    <w:p w:rsidR="006D75DA" w:rsidRDefault="006D75DA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D75DA" w:rsidRDefault="006D75DA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D75DA" w:rsidRPr="00E6194B" w:rsidRDefault="006D75DA" w:rsidP="00261106">
      <w:pPr>
        <w:jc w:val="both"/>
        <w:rPr>
          <w:rFonts w:ascii="Tahoma" w:hAnsi="Tahoma" w:cs="Tahoma"/>
          <w:noProof/>
          <w:sz w:val="18"/>
          <w:szCs w:val="18"/>
        </w:rPr>
      </w:pPr>
    </w:p>
    <w:p w:rsidR="006D75DA" w:rsidRDefault="006D75DA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Default="006D75DA" w:rsidP="00573BA5">
      <w:pPr>
        <w:ind w:left="-283"/>
      </w:pPr>
    </w:p>
    <w:p w:rsidR="006D75DA" w:rsidRPr="00422967" w:rsidRDefault="006D75DA" w:rsidP="00816338">
      <w:pPr>
        <w:rPr>
          <w:rFonts w:ascii="Comic Sans MS" w:hAnsi="Comic Sans MS" w:cs="MyriadPro-Bold"/>
          <w:b/>
          <w:bCs/>
          <w:sz w:val="22"/>
          <w:szCs w:val="22"/>
        </w:rPr>
      </w:pPr>
      <w:r w:rsidRPr="00422967">
        <w:rPr>
          <w:rFonts w:ascii="Comic Sans MS" w:hAnsi="Comic Sans MS" w:cs="MyriadPro-Bold"/>
          <w:b/>
          <w:bCs/>
          <w:sz w:val="22"/>
          <w:szCs w:val="22"/>
        </w:rPr>
        <w:t>10)Aşağıda verilenlerden hangisi</w:t>
      </w:r>
    </w:p>
    <w:p w:rsidR="006D75DA" w:rsidRPr="00422967" w:rsidRDefault="006D75DA" w:rsidP="00816338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sz w:val="22"/>
          <w:szCs w:val="22"/>
        </w:rPr>
      </w:pPr>
      <w:r w:rsidRPr="00422967">
        <w:rPr>
          <w:rFonts w:ascii="Comic Sans MS" w:hAnsi="Comic Sans MS" w:cs="MyriadPro-Bold"/>
          <w:b/>
          <w:bCs/>
          <w:sz w:val="22"/>
          <w:szCs w:val="22"/>
        </w:rPr>
        <w:t>hava kirliliğine karşı alınabilecek önlemlerden biri değildir?</w:t>
      </w:r>
    </w:p>
    <w:p w:rsidR="006D75DA" w:rsidRPr="00422967" w:rsidRDefault="006D75DA" w:rsidP="0081633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A) Sanayi tesisleri kurulurken yeşil alanların artırılması planlanmalıdır.</w:t>
      </w:r>
    </w:p>
    <w:p w:rsidR="006D75DA" w:rsidRPr="00422967" w:rsidRDefault="006D75DA" w:rsidP="0081633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B) Arabaların egzozlarına filtre takılmalıdır.</w:t>
      </w:r>
    </w:p>
    <w:p w:rsidR="006D75DA" w:rsidRPr="00422967" w:rsidRDefault="006D75DA" w:rsidP="00816338">
      <w:pPr>
        <w:autoSpaceDE w:val="0"/>
        <w:autoSpaceDN w:val="0"/>
        <w:adjustRightInd w:val="0"/>
        <w:rPr>
          <w:rFonts w:ascii="Comic Sans MS" w:hAnsi="Comic Sans MS" w:cs="MyriadPro-Regular"/>
          <w:sz w:val="22"/>
          <w:szCs w:val="22"/>
        </w:rPr>
      </w:pPr>
      <w:r w:rsidRPr="00422967">
        <w:rPr>
          <w:rFonts w:ascii="Comic Sans MS" w:hAnsi="Comic Sans MS" w:cs="MyriadPro-Regular"/>
          <w:sz w:val="22"/>
          <w:szCs w:val="22"/>
        </w:rPr>
        <w:t>C) Orman tahribatı önlenmelidir.</w:t>
      </w:r>
    </w:p>
    <w:p w:rsidR="006D75DA" w:rsidRDefault="006D75DA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422967">
        <w:rPr>
          <w:rFonts w:ascii="Comic Sans MS" w:hAnsi="Comic Sans MS" w:cs="MyriadPro-Regular"/>
          <w:sz w:val="22"/>
          <w:szCs w:val="22"/>
        </w:rPr>
        <w:t>D) Ağaçlandırma çalışmaları azaltılmalıdır</w:t>
      </w:r>
      <w:r w:rsidRPr="00367038">
        <w:rPr>
          <w:rFonts w:ascii="Comic Sans MS" w:hAnsi="Comic Sans MS" w:cs="MyriadPro-Regular"/>
          <w:sz w:val="18"/>
          <w:szCs w:val="18"/>
        </w:rPr>
        <w:t>.</w:t>
      </w:r>
    </w:p>
    <w:p w:rsidR="006D75DA" w:rsidRPr="00367038" w:rsidRDefault="006D75DA" w:rsidP="0081633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6" o:spid="_x0000_s1039" type="#_x0000_t75" style="position:absolute;margin-left:17.85pt;margin-top:4.5pt;width:142.45pt;height:57.9pt;z-index:-251660800;visibility:visible;mso-position-horizontal-relative:margin">
            <v:imagedata r:id="rId23" o:title="" croptop="3823f" cropbottom="5735f" cropleft="3820f" cropright="4340f" blacklevel="-1311f"/>
            <w10:wrap anchorx="margin"/>
          </v:shape>
        </w:pict>
      </w:r>
    </w:p>
    <w:p w:rsidR="006D75DA" w:rsidRDefault="006D75DA" w:rsidP="00573BA5">
      <w:pPr>
        <w:ind w:left="-283"/>
        <w:rPr>
          <w:noProof/>
          <w:sz w:val="28"/>
          <w:szCs w:val="28"/>
        </w:rPr>
      </w:pPr>
    </w:p>
    <w:p w:rsidR="006D75DA" w:rsidRDefault="006D75DA" w:rsidP="00573BA5">
      <w:pPr>
        <w:ind w:left="-283"/>
        <w:rPr>
          <w:noProof/>
          <w:sz w:val="28"/>
          <w:szCs w:val="28"/>
        </w:rPr>
      </w:pPr>
    </w:p>
    <w:p w:rsidR="006D75DA" w:rsidRDefault="006D75DA" w:rsidP="00573BA5">
      <w:pPr>
        <w:ind w:left="-283"/>
        <w:rPr>
          <w:noProof/>
          <w:sz w:val="28"/>
          <w:szCs w:val="28"/>
        </w:rPr>
      </w:pPr>
    </w:p>
    <w:p w:rsidR="006D75DA" w:rsidRPr="00422967" w:rsidRDefault="006D75DA" w:rsidP="00153B4B">
      <w:pPr>
        <w:rPr>
          <w:b/>
        </w:rPr>
      </w:pPr>
      <w:r>
        <w:rPr>
          <w:b/>
          <w:noProof/>
          <w:sz w:val="28"/>
          <w:szCs w:val="28"/>
        </w:rPr>
        <w:t>11)</w:t>
      </w:r>
      <w:r w:rsidRPr="00422967">
        <w:rPr>
          <w:b/>
          <w:noProof/>
          <w:sz w:val="28"/>
          <w:szCs w:val="28"/>
        </w:rPr>
        <w:t>yu</w:t>
      </w:r>
      <w:r w:rsidRPr="00422967">
        <w:rPr>
          <w:b/>
        </w:rPr>
        <w:t>karıdaki devrede ampul yandığına göre, devrenin şeması aşağıdakilerden hangisidir?</w:t>
      </w:r>
    </w:p>
    <w:p w:rsidR="006D75DA" w:rsidRPr="00C41FCD" w:rsidRDefault="006D75DA" w:rsidP="00573BA5">
      <w:r>
        <w:rPr>
          <w:noProof/>
        </w:rPr>
        <w:pict>
          <v:shape id="_x0000_s1040" type="#_x0000_t75" style="position:absolute;margin-left:-11.25pt;margin-top:8.4pt;width:260.25pt;height:99.75pt;z-index:-251663872;visibility:visible;mso-position-horizontal-relative:margin">
            <v:imagedata r:id="rId24" o:title=""/>
            <w10:wrap anchorx="margin"/>
          </v:shape>
        </w:pict>
      </w:r>
    </w:p>
    <w:p w:rsidR="006D75DA" w:rsidRPr="00C41FCD" w:rsidRDefault="006D75DA" w:rsidP="00573BA5"/>
    <w:p w:rsidR="006D75DA" w:rsidRPr="00C41FCD" w:rsidRDefault="006D75DA" w:rsidP="00573BA5"/>
    <w:p w:rsidR="006D75DA" w:rsidRPr="00C41FCD" w:rsidRDefault="006D75DA" w:rsidP="00573BA5"/>
    <w:p w:rsidR="006D75DA" w:rsidRPr="00C41FCD" w:rsidRDefault="006D75DA" w:rsidP="00573BA5"/>
    <w:p w:rsidR="006D75DA" w:rsidRDefault="006D75DA" w:rsidP="00573BA5"/>
    <w:p w:rsidR="006D75DA" w:rsidRPr="00E6194B" w:rsidRDefault="006D75DA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6D75DA" w:rsidRDefault="006D75DA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</w:p>
    <w:p w:rsidR="006D75DA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</w:p>
    <w:p w:rsidR="006D75DA" w:rsidRPr="00276C84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12)</w:t>
      </w:r>
      <w:r w:rsidRPr="000B7FCF">
        <w:rPr>
          <w:rFonts w:ascii="Arial" w:hAnsi="Arial" w:cs="Arial"/>
          <w:b/>
          <w:sz w:val="22"/>
          <w:szCs w:val="22"/>
        </w:rPr>
        <w:t xml:space="preserve"> </w:t>
      </w:r>
      <w:r w:rsidRPr="00276C84">
        <w:rPr>
          <w:rFonts w:ascii="Arial" w:hAnsi="Arial" w:cs="Arial"/>
          <w:b/>
          <w:sz w:val="22"/>
          <w:szCs w:val="22"/>
        </w:rPr>
        <w:t xml:space="preserve">Aşağıdakilerden </w:t>
      </w:r>
      <w:r>
        <w:rPr>
          <w:rFonts w:ascii="Arial" w:hAnsi="Arial" w:cs="Arial"/>
          <w:b/>
          <w:sz w:val="22"/>
          <w:szCs w:val="22"/>
        </w:rPr>
        <w:t>kaç tanesinde</w:t>
      </w:r>
      <w:r w:rsidRPr="00276C84">
        <w:rPr>
          <w:rFonts w:ascii="Arial" w:hAnsi="Arial" w:cs="Arial"/>
          <w:b/>
          <w:sz w:val="22"/>
          <w:szCs w:val="22"/>
        </w:rPr>
        <w:t xml:space="preserve"> oluşumunda mantarların etkisi </w:t>
      </w:r>
      <w:r>
        <w:rPr>
          <w:rFonts w:ascii="Arial" w:hAnsi="Arial" w:cs="Arial"/>
          <w:b/>
          <w:sz w:val="22"/>
          <w:szCs w:val="22"/>
        </w:rPr>
        <w:t>vardır</w:t>
      </w:r>
      <w:r w:rsidRPr="00276C84">
        <w:rPr>
          <w:rFonts w:ascii="Arial" w:hAnsi="Arial" w:cs="Arial"/>
          <w:b/>
          <w:sz w:val="22"/>
          <w:szCs w:val="22"/>
        </w:rPr>
        <w:t>?</w:t>
      </w:r>
    </w:p>
    <w:p w:rsidR="006D75DA" w:rsidRPr="00276C84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-Sirke</w:t>
      </w:r>
      <w:r w:rsidRPr="00276C84">
        <w:rPr>
          <w:rFonts w:ascii="Arial" w:hAnsi="Arial" w:cs="Arial"/>
          <w:sz w:val="22"/>
          <w:szCs w:val="22"/>
        </w:rPr>
        <w:t xml:space="preserve"> yapımında</w:t>
      </w:r>
      <w:r w:rsidRPr="00276C84">
        <w:rPr>
          <w:rFonts w:ascii="Arial" w:hAnsi="Arial" w:cs="Arial"/>
          <w:sz w:val="22"/>
          <w:szCs w:val="22"/>
        </w:rPr>
        <w:tab/>
      </w:r>
    </w:p>
    <w:p w:rsidR="006D75DA" w:rsidRPr="00276C84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276C84">
        <w:rPr>
          <w:rFonts w:ascii="Arial" w:hAnsi="Arial" w:cs="Arial"/>
          <w:sz w:val="22"/>
          <w:szCs w:val="22"/>
        </w:rPr>
        <w:t xml:space="preserve"> Hamur kabartmada</w:t>
      </w:r>
    </w:p>
    <w:p w:rsidR="006D75DA" w:rsidRPr="00276C84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276C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Küflenme</w:t>
      </w:r>
      <w:r w:rsidRPr="00276C84">
        <w:rPr>
          <w:rFonts w:ascii="Arial" w:hAnsi="Arial" w:cs="Arial"/>
          <w:sz w:val="22"/>
          <w:szCs w:val="22"/>
        </w:rPr>
        <w:t xml:space="preserve">de </w:t>
      </w:r>
    </w:p>
    <w:p w:rsidR="006D75DA" w:rsidRPr="00422967" w:rsidRDefault="006D75DA" w:rsidP="000B7FCF">
      <w:pPr>
        <w:rPr>
          <w:rFonts w:ascii="Comic Sans MS" w:hAnsi="Comic Sans MS"/>
          <w:b/>
          <w:sz w:val="22"/>
          <w:szCs w:val="22"/>
        </w:rPr>
      </w:pPr>
      <w:r w:rsidRPr="00422967">
        <w:rPr>
          <w:rFonts w:ascii="Comic Sans MS" w:hAnsi="Comic Sans MS"/>
          <w:b/>
          <w:sz w:val="22"/>
          <w:szCs w:val="22"/>
        </w:rPr>
        <w:t>A)1    B)2       C)3          D)0</w:t>
      </w:r>
    </w:p>
    <w:p w:rsidR="006D75DA" w:rsidRDefault="006D75DA" w:rsidP="000B7FCF">
      <w:pPr>
        <w:rPr>
          <w:rFonts w:ascii="Comic Sans MS" w:hAnsi="Comic Sans MS"/>
          <w:b/>
          <w:sz w:val="18"/>
          <w:szCs w:val="18"/>
        </w:rPr>
      </w:pPr>
    </w:p>
    <w:p w:rsidR="006D75DA" w:rsidRPr="00276C84" w:rsidRDefault="006D75DA" w:rsidP="000B7F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13) </w:t>
      </w:r>
      <w:r w:rsidRPr="00276C84">
        <w:rPr>
          <w:rFonts w:ascii="Arial" w:hAnsi="Arial" w:cs="Arial"/>
          <w:b/>
          <w:sz w:val="22"/>
          <w:szCs w:val="22"/>
        </w:rPr>
        <w:t>Aşağıdakilerden hangisi sınıflandırmada farklı bir grupta yer alır?</w:t>
      </w:r>
    </w:p>
    <w:p w:rsidR="006D75DA" w:rsidRDefault="006D75DA" w:rsidP="00935B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A)Balina     </w:t>
      </w:r>
      <w:r w:rsidRPr="00276C84">
        <w:rPr>
          <w:rFonts w:ascii="Arial" w:hAnsi="Arial" w:cs="Arial"/>
          <w:sz w:val="22"/>
          <w:szCs w:val="22"/>
        </w:rPr>
        <w:t>B)Hamsi</w:t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</w:t>
      </w:r>
      <w:r w:rsidRPr="00276C84">
        <w:rPr>
          <w:rFonts w:ascii="Arial" w:hAnsi="Arial" w:cs="Arial"/>
          <w:sz w:val="22"/>
          <w:szCs w:val="22"/>
        </w:rPr>
        <w:t>C)Palamut</w:t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276C84">
        <w:rPr>
          <w:rFonts w:ascii="Arial" w:hAnsi="Arial" w:cs="Arial"/>
          <w:sz w:val="22"/>
          <w:szCs w:val="22"/>
        </w:rPr>
        <w:t>D)İstavrit</w:t>
      </w:r>
    </w:p>
    <w:p w:rsidR="006D75DA" w:rsidRPr="00276C84" w:rsidRDefault="006D75DA" w:rsidP="00935B78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b/>
          <w:sz w:val="22"/>
          <w:szCs w:val="22"/>
        </w:rPr>
      </w:pPr>
    </w:p>
    <w:p w:rsidR="006D75DA" w:rsidRPr="00276C84" w:rsidRDefault="006D75DA" w:rsidP="0082694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14</w:t>
      </w:r>
      <w:r w:rsidRPr="00F11991">
        <w:rPr>
          <w:rFonts w:ascii="Arial" w:hAnsi="Arial" w:cs="Arial"/>
          <w:b/>
          <w:sz w:val="22"/>
          <w:szCs w:val="22"/>
        </w:rPr>
        <w:t>)</w:t>
      </w:r>
      <w:r w:rsidRPr="0082694C">
        <w:rPr>
          <w:rFonts w:ascii="Arial" w:hAnsi="Arial" w:cs="Arial"/>
          <w:b/>
          <w:sz w:val="22"/>
          <w:szCs w:val="22"/>
        </w:rPr>
        <w:t xml:space="preserve"> </w:t>
      </w:r>
      <w:r w:rsidRPr="00276C84">
        <w:rPr>
          <w:rFonts w:ascii="Arial" w:hAnsi="Arial" w:cs="Arial"/>
          <w:b/>
          <w:sz w:val="22"/>
          <w:szCs w:val="22"/>
        </w:rPr>
        <w:t>Parlak renkliyim. Güzel kokarak böceklerin dikkatini çekerim. Bil bakalım ben çiçeğin hangi kısmıyım?</w:t>
      </w:r>
    </w:p>
    <w:p w:rsidR="006D75DA" w:rsidRPr="00276C84" w:rsidRDefault="006D75DA" w:rsidP="0082694C">
      <w:pPr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A)Taç yaprak</w:t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  <w:t>B)Çanak yaprak</w:t>
      </w: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276C84">
        <w:rPr>
          <w:rFonts w:ascii="Arial" w:hAnsi="Arial" w:cs="Arial"/>
          <w:sz w:val="22"/>
          <w:szCs w:val="22"/>
        </w:rPr>
        <w:t>C)Erkek üreme organı</w:t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</w:t>
      </w:r>
      <w:r w:rsidRPr="00276C84">
        <w:rPr>
          <w:rFonts w:ascii="Arial" w:hAnsi="Arial" w:cs="Arial"/>
          <w:sz w:val="22"/>
          <w:szCs w:val="22"/>
        </w:rPr>
        <w:t>D)Dişi üreme organı</w:t>
      </w: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Pr="00AC31B5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-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1  </w:t>
      </w:r>
      <w:r w:rsidRPr="00AC31B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5</w:t>
      </w:r>
      <w:r w:rsidRPr="00AC31B5">
        <w:rPr>
          <w:rFonts w:ascii="Arial" w:hAnsi="Arial" w:cs="Arial"/>
          <w:b/>
          <w:sz w:val="22"/>
          <w:szCs w:val="22"/>
        </w:rPr>
        <w:t>)</w:t>
      </w:r>
      <w:r w:rsidRPr="00AC31B5">
        <w:rPr>
          <w:rFonts w:ascii="Calibri" w:hAnsi="Calibri"/>
          <w:b/>
          <w:sz w:val="22"/>
          <w:szCs w:val="22"/>
        </w:rPr>
        <w:t xml:space="preserve"> </w:t>
      </w:r>
      <w:r w:rsidRPr="00AC31B5">
        <w:rPr>
          <w:rFonts w:ascii="Arial" w:hAnsi="Arial" w:cs="Arial"/>
          <w:b/>
          <w:sz w:val="22"/>
          <w:szCs w:val="22"/>
        </w:rPr>
        <w:t>Aşağıdakilerden hangisi maden değildir?</w:t>
      </w:r>
    </w:p>
    <w:p w:rsidR="006D75DA" w:rsidRPr="00AC31B5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-284"/>
        <w:rPr>
          <w:rFonts w:ascii="Arial" w:hAnsi="Arial" w:cs="Arial"/>
          <w:sz w:val="22"/>
          <w:szCs w:val="22"/>
        </w:rPr>
      </w:pPr>
    </w:p>
    <w:p w:rsidR="006D75DA" w:rsidRDefault="006D75DA" w:rsidP="00AC31B5">
      <w:pPr>
        <w:numPr>
          <w:ilvl w:val="0"/>
          <w:numId w:val="29"/>
        </w:num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Altın        </w:t>
      </w:r>
      <w:r w:rsidRPr="00AC31B5">
        <w:rPr>
          <w:rFonts w:ascii="Arial" w:hAnsi="Arial" w:cs="Arial"/>
          <w:sz w:val="22"/>
          <w:szCs w:val="22"/>
        </w:rPr>
        <w:t xml:space="preserve"> B) Bakır          C) Demir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AC31B5">
        <w:rPr>
          <w:rFonts w:ascii="Arial" w:hAnsi="Arial" w:cs="Arial"/>
          <w:sz w:val="22"/>
          <w:szCs w:val="22"/>
        </w:rPr>
        <w:t xml:space="preserve"> D) Tahta</w:t>
      </w:r>
    </w:p>
    <w:p w:rsidR="006D75DA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480"/>
        <w:rPr>
          <w:rFonts w:ascii="Arial" w:hAnsi="Arial" w:cs="Arial"/>
          <w:sz w:val="22"/>
          <w:szCs w:val="22"/>
        </w:rPr>
      </w:pPr>
    </w:p>
    <w:p w:rsidR="006D75DA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480"/>
      </w:pPr>
      <w:r>
        <w:rPr>
          <w:rFonts w:ascii="Arial" w:hAnsi="Arial" w:cs="Arial"/>
          <w:b/>
          <w:sz w:val="22"/>
          <w:szCs w:val="22"/>
        </w:rPr>
        <w:t>16</w:t>
      </w:r>
      <w:r w:rsidRPr="00AC31B5">
        <w:rPr>
          <w:rFonts w:ascii="Arial" w:hAnsi="Arial" w:cs="Arial"/>
          <w:b/>
          <w:sz w:val="22"/>
          <w:szCs w:val="22"/>
        </w:rPr>
        <w:t>)</w:t>
      </w:r>
      <w:r w:rsidRPr="00AC31B5">
        <w:t xml:space="preserve"> </w:t>
      </w:r>
      <w:r w:rsidRPr="00295494">
        <w:rPr>
          <w:noProof/>
        </w:rPr>
        <w:pict>
          <v:shape id="Resim 54" o:spid="_x0000_i1031" type="#_x0000_t75" alt="http://www.fenokulu.net/sorubank?component=sinav_yonetimi&amp;command=getEncodetImage&amp;id=10482&amp;imgNo=0" style="width:245.25pt;height:132pt;visibility:visible">
            <v:imagedata r:id="rId25" r:href="rId26"/>
          </v:shape>
        </w:pict>
      </w:r>
    </w:p>
    <w:p w:rsidR="006D75DA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480"/>
      </w:pPr>
    </w:p>
    <w:p w:rsidR="006D75DA" w:rsidRPr="00AC31B5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480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Resim 15" o:spid="_x0000_s1041" type="#_x0000_t75" style="position:absolute;left:0;text-align:left;margin-left:396pt;margin-top:207pt;width:177.75pt;height:58.4pt;z-index:251662848;visibility:visible;mso-wrap-distance-left:0;mso-wrap-distance-right:0;mso-position-horizontal-relative:page;mso-position-vertical-relative:page" o:allowincell="f">
            <v:imagedata r:id="rId27" o:title="" gain="109227f" blacklevel="-3277f"/>
            <w10:wrap type="square" anchorx="page" anchory="page"/>
          </v:shape>
        </w:pict>
      </w:r>
      <w:r>
        <w:rPr>
          <w:rFonts w:ascii="Arial" w:hAnsi="Arial" w:cs="Arial"/>
          <w:b/>
          <w:sz w:val="22"/>
          <w:szCs w:val="22"/>
        </w:rPr>
        <w:t>17)</w:t>
      </w:r>
      <w:r w:rsidRPr="00AC31B5">
        <w:t xml:space="preserve"> </w:t>
      </w:r>
      <w:r w:rsidRPr="00924CF6">
        <w:t>Yandaki kavram haritasında 1, 2 ve 3 numaralı yerlere aşağıdakilerden hangi</w:t>
      </w:r>
      <w:r w:rsidRPr="00924CF6">
        <w:softHyphen/>
        <w:t xml:space="preserve">si </w:t>
      </w:r>
      <w:r w:rsidRPr="00924CF6">
        <w:rPr>
          <w:b/>
          <w:u w:val="single"/>
        </w:rPr>
        <w:t>yazılamaz?</w:t>
      </w:r>
    </w:p>
    <w:p w:rsidR="006D75DA" w:rsidRPr="00AC31B5" w:rsidRDefault="006D75DA" w:rsidP="00AC31B5">
      <w:pPr>
        <w:tabs>
          <w:tab w:val="left" w:pos="360"/>
          <w:tab w:val="left" w:pos="2340"/>
          <w:tab w:val="center" w:pos="4536"/>
          <w:tab w:val="right" w:pos="9072"/>
        </w:tabs>
        <w:ind w:left="-284"/>
        <w:rPr>
          <w:rFonts w:ascii="Comic Sans MS" w:hAnsi="Comic Sans MS"/>
          <w:sz w:val="22"/>
          <w:szCs w:val="22"/>
        </w:rPr>
      </w:pP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  <w:r w:rsidRPr="00AC31B5">
        <w:rPr>
          <w:b/>
          <w:sz w:val="22"/>
          <w:szCs w:val="22"/>
        </w:rPr>
        <w:t xml:space="preserve">A) insanlar    </w:t>
      </w:r>
      <w:r w:rsidRPr="00AC31B5">
        <w:rPr>
          <w:b/>
          <w:w w:val="121"/>
          <w:sz w:val="22"/>
          <w:szCs w:val="22"/>
        </w:rPr>
        <w:t xml:space="preserve">B) </w:t>
      </w:r>
      <w:r w:rsidRPr="00AC31B5">
        <w:rPr>
          <w:b/>
          <w:sz w:val="22"/>
          <w:szCs w:val="22"/>
        </w:rPr>
        <w:t xml:space="preserve">hayvanlar     C) bitkiler    D) mantarlar </w:t>
      </w:r>
    </w:p>
    <w:p w:rsidR="006D75DA" w:rsidRDefault="006D75DA" w:rsidP="00AC31B5">
      <w:pPr>
        <w:pStyle w:val="Stil"/>
        <w:spacing w:line="230" w:lineRule="exact"/>
        <w:ind w:left="9"/>
        <w:rPr>
          <w:b/>
          <w:sz w:val="22"/>
          <w:szCs w:val="22"/>
        </w:rPr>
      </w:pPr>
    </w:p>
    <w:p w:rsidR="006D75DA" w:rsidRDefault="006D75DA" w:rsidP="00B522FD">
      <w:pPr>
        <w:shd w:val="clear" w:color="auto" w:fill="FFFFFF"/>
        <w:ind w:right="-859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b/>
          <w:sz w:val="22"/>
          <w:szCs w:val="22"/>
        </w:rPr>
        <w:t>18</w:t>
      </w:r>
      <w:r w:rsidRPr="00B522FD">
        <w:rPr>
          <w:rFonts w:ascii="Arial" w:hAnsi="Arial" w:cs="Arial"/>
          <w:b/>
          <w:sz w:val="22"/>
          <w:szCs w:val="22"/>
        </w:rPr>
        <w:t>)</w:t>
      </w:r>
      <w:r w:rsidRPr="00B522FD">
        <w:rPr>
          <w:rFonts w:ascii="Arial" w:hAnsi="Arial" w:cs="Arial"/>
          <w:b/>
          <w:bCs/>
          <w:color w:val="000000"/>
          <w:sz w:val="22"/>
          <w:szCs w:val="22"/>
        </w:rPr>
        <w:t xml:space="preserve"> Berkan, bir elektrik devresine yeni bir ampul </w:t>
      </w:r>
    </w:p>
    <w:p w:rsidR="006D75DA" w:rsidRDefault="006D75DA" w:rsidP="00B522FD">
      <w:pPr>
        <w:shd w:val="clear" w:color="auto" w:fill="FFFFFF"/>
        <w:ind w:right="-859"/>
        <w:rPr>
          <w:rFonts w:ascii="Arial" w:hAnsi="Arial" w:cs="Arial"/>
          <w:b/>
          <w:bCs/>
          <w:color w:val="000000"/>
          <w:sz w:val="22"/>
          <w:szCs w:val="22"/>
        </w:rPr>
      </w:pPr>
      <w:r w:rsidRPr="00B522FD">
        <w:rPr>
          <w:rFonts w:ascii="Arial" w:hAnsi="Arial" w:cs="Arial"/>
          <w:b/>
          <w:bCs/>
          <w:color w:val="000000"/>
          <w:sz w:val="22"/>
          <w:szCs w:val="22"/>
        </w:rPr>
        <w:t>ekleyip pil sayısını s</w:t>
      </w:r>
      <w:r>
        <w:rPr>
          <w:rFonts w:ascii="Arial" w:hAnsi="Arial" w:cs="Arial"/>
          <w:b/>
          <w:bCs/>
          <w:color w:val="000000"/>
          <w:sz w:val="22"/>
          <w:szCs w:val="22"/>
        </w:rPr>
        <w:t>abit tutuyor. Berkan’ın yaptığı</w:t>
      </w:r>
    </w:p>
    <w:p w:rsidR="006D75DA" w:rsidRDefault="006D75DA" w:rsidP="00B522FD">
      <w:pPr>
        <w:shd w:val="clear" w:color="auto" w:fill="FFFFFF"/>
        <w:ind w:right="-859"/>
        <w:rPr>
          <w:rFonts w:ascii="Arial" w:hAnsi="Arial" w:cs="Arial"/>
          <w:b/>
          <w:bCs/>
          <w:color w:val="000000"/>
          <w:sz w:val="22"/>
          <w:szCs w:val="22"/>
        </w:rPr>
      </w:pPr>
      <w:r w:rsidRPr="00B522FD">
        <w:rPr>
          <w:rFonts w:ascii="Arial" w:hAnsi="Arial" w:cs="Arial"/>
          <w:b/>
          <w:bCs/>
          <w:color w:val="000000"/>
          <w:sz w:val="22"/>
          <w:szCs w:val="22"/>
        </w:rPr>
        <w:t>deneyde aşağıdaki olaylardan hangisi gerçekleşir?</w:t>
      </w:r>
    </w:p>
    <w:p w:rsidR="006D75DA" w:rsidRPr="00B522FD" w:rsidRDefault="006D75DA" w:rsidP="00B522FD">
      <w:pPr>
        <w:shd w:val="clear" w:color="auto" w:fill="FFFFFF"/>
        <w:ind w:right="-859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D75DA" w:rsidRPr="00B522FD" w:rsidRDefault="006D75DA" w:rsidP="00B522FD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 w:rsidRPr="00B522FD">
        <w:rPr>
          <w:rFonts w:ascii="Arial" w:hAnsi="Arial" w:cs="Arial"/>
          <w:bCs/>
          <w:color w:val="000000"/>
          <w:sz w:val="22"/>
          <w:szCs w:val="22"/>
        </w:rPr>
        <w:t xml:space="preserve"> A) Ampul patlar.                     B) Pil bozulur.  </w:t>
      </w:r>
    </w:p>
    <w:p w:rsidR="006D75DA" w:rsidRDefault="006D75DA" w:rsidP="00B522FD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 w:rsidRPr="00B522FD">
        <w:rPr>
          <w:rFonts w:ascii="Arial" w:hAnsi="Arial" w:cs="Arial"/>
          <w:bCs/>
          <w:color w:val="000000"/>
          <w:sz w:val="22"/>
          <w:szCs w:val="22"/>
        </w:rPr>
        <w:t>C) Bir değiş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iklik olmaz.          </w:t>
      </w:r>
      <w:r w:rsidRPr="00B522FD">
        <w:rPr>
          <w:rFonts w:ascii="Arial" w:hAnsi="Arial" w:cs="Arial"/>
          <w:bCs/>
          <w:color w:val="000000"/>
          <w:sz w:val="22"/>
          <w:szCs w:val="22"/>
        </w:rPr>
        <w:t xml:space="preserve">D) Ampulün parlaklığı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     </w:t>
      </w:r>
    </w:p>
    <w:p w:rsidR="006D75DA" w:rsidRDefault="006D75DA" w:rsidP="00B522FD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A</w:t>
      </w:r>
      <w:r w:rsidRPr="00B522FD">
        <w:rPr>
          <w:rFonts w:ascii="Arial" w:hAnsi="Arial" w:cs="Arial"/>
          <w:bCs/>
          <w:color w:val="000000"/>
          <w:sz w:val="22"/>
          <w:szCs w:val="22"/>
        </w:rPr>
        <w:t>zalır</w:t>
      </w:r>
    </w:p>
    <w:p w:rsidR="006D75DA" w:rsidRPr="00B522FD" w:rsidRDefault="006D75DA" w:rsidP="00B522FD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>
        <w:rPr>
          <w:noProof/>
        </w:rPr>
        <w:pict>
          <v:shape id="Resim 14" o:spid="_x0000_s1042" type="#_x0000_t75" style="position:absolute;margin-left:15.85pt;margin-top:119.75pt;width:255pt;height:106.55pt;z-index:-251652608;visibility:visible">
            <v:imagedata r:id="rId28" o:title="" gain="60293f" blacklevel="-1311f"/>
          </v:shape>
        </w:pict>
      </w:r>
      <w:r>
        <w:rPr>
          <w:b/>
          <w:sz w:val="22"/>
          <w:szCs w:val="22"/>
        </w:rPr>
        <w:t xml:space="preserve">19)     </w:t>
      </w:r>
      <w:r w:rsidRPr="00B522FD">
        <w:rPr>
          <w:noProof/>
          <w:sz w:val="20"/>
          <w:szCs w:val="20"/>
        </w:rPr>
        <w:t xml:space="preserve"> </w:t>
      </w:r>
      <w:r w:rsidRPr="00D317C4">
        <w:rPr>
          <w:noProof/>
          <w:sz w:val="20"/>
          <w:szCs w:val="20"/>
        </w:rPr>
        <w:pict>
          <v:shape id="Resim 8" o:spid="_x0000_i1032" type="#_x0000_t75" style="width:271.5pt;height:93pt;visibility:visible">
            <v:imagedata r:id="rId29" o:title=""/>
          </v:shape>
        </w:pict>
      </w: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20)</w:t>
      </w: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p w:rsidR="006D75DA" w:rsidRDefault="006D75DA" w:rsidP="00CB7C82">
      <w:pPr>
        <w:rPr>
          <w:rFonts w:ascii="Arial" w:hAnsi="Arial" w:cs="Arial"/>
          <w:sz w:val="22"/>
          <w:szCs w:val="22"/>
        </w:rPr>
      </w:pPr>
    </w:p>
    <w:p w:rsidR="006D75DA" w:rsidRDefault="006D75DA" w:rsidP="00CB7C82">
      <w:pPr>
        <w:rPr>
          <w:rFonts w:ascii="Arial" w:hAnsi="Arial" w:cs="Arial"/>
          <w:sz w:val="22"/>
          <w:szCs w:val="22"/>
        </w:rPr>
      </w:pPr>
    </w:p>
    <w:p w:rsidR="006D75DA" w:rsidRDefault="006D75DA" w:rsidP="00CB7C8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21)</w:t>
      </w:r>
      <w:r w:rsidRPr="00CB7C82">
        <w:t xml:space="preserve"> </w:t>
      </w:r>
      <w:r w:rsidRPr="00CB7C82">
        <w:rPr>
          <w:rFonts w:ascii="Arial" w:hAnsi="Arial" w:cs="Arial"/>
          <w:b/>
          <w:sz w:val="22"/>
          <w:szCs w:val="22"/>
        </w:rPr>
        <w:t xml:space="preserve">Aşağıdakilerden hangisi </w:t>
      </w:r>
      <w:r w:rsidRPr="00CB7C82">
        <w:rPr>
          <w:rFonts w:ascii="Arial" w:hAnsi="Arial" w:cs="Arial"/>
          <w:b/>
          <w:sz w:val="22"/>
          <w:szCs w:val="22"/>
          <w:u w:val="single"/>
        </w:rPr>
        <w:t>çiçeksiz</w:t>
      </w:r>
      <w:r w:rsidRPr="00CB7C82">
        <w:rPr>
          <w:rFonts w:ascii="Arial" w:hAnsi="Arial" w:cs="Arial"/>
          <w:b/>
          <w:sz w:val="22"/>
          <w:szCs w:val="22"/>
        </w:rPr>
        <w:t xml:space="preserve"> bir bitkidir?</w:t>
      </w:r>
    </w:p>
    <w:p w:rsidR="006D75DA" w:rsidRPr="0042527E" w:rsidRDefault="006D75DA" w:rsidP="00CB7C82"/>
    <w:p w:rsidR="006D75DA" w:rsidRDefault="006D75DA" w:rsidP="00CB7C82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A76B46">
        <w:rPr>
          <w:rFonts w:ascii="Arial" w:hAnsi="Arial" w:cs="Arial"/>
        </w:rPr>
        <w:t xml:space="preserve">Lale </w:t>
      </w:r>
      <w:r>
        <w:rPr>
          <w:rFonts w:ascii="Arial" w:hAnsi="Arial" w:cs="Arial"/>
        </w:rPr>
        <w:t xml:space="preserve">    B)Menekşe   C)Kara yosunu    D)Gül</w:t>
      </w:r>
    </w:p>
    <w:p w:rsidR="006D75DA" w:rsidRDefault="006D75DA" w:rsidP="00CB7C82">
      <w:pPr>
        <w:rPr>
          <w:rFonts w:ascii="Arial" w:hAnsi="Arial" w:cs="Arial"/>
          <w:b/>
        </w:rPr>
      </w:pPr>
    </w:p>
    <w:p w:rsidR="006D75DA" w:rsidRPr="00CB7C82" w:rsidRDefault="006D75DA" w:rsidP="00CB7C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CEVAPLARI AŞAĞI YAZINIZ</w:t>
      </w:r>
    </w:p>
    <w:p w:rsidR="006D75DA" w:rsidRPr="00276C84" w:rsidRDefault="006D75DA" w:rsidP="0082694C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223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977"/>
        <w:gridCol w:w="839"/>
        <w:gridCol w:w="977"/>
        <w:gridCol w:w="839"/>
        <w:gridCol w:w="977"/>
      </w:tblGrid>
      <w:tr w:rsidR="006D75DA" w:rsidTr="00CB7C82">
        <w:trPr>
          <w:trHeight w:val="255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1-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8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15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55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2-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9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16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55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3-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10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17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55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4-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11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18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73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5-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12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19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55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170642">
              <w:rPr>
                <w:rFonts w:ascii="Tahoma" w:hAnsi="Tahoma" w:cs="Tahoma"/>
                <w:bCs/>
                <w:sz w:val="18"/>
                <w:szCs w:val="18"/>
              </w:rPr>
              <w:t>6-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13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20</w:t>
            </w:r>
            <w:r w:rsidRPr="00170642">
              <w:rPr>
                <w:rFonts w:ascii="Tahoma" w:hAnsi="Tahoma" w:cs="Tahoma"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6D75DA" w:rsidTr="00CB7C82">
        <w:trPr>
          <w:trHeight w:val="273"/>
        </w:trPr>
        <w:tc>
          <w:tcPr>
            <w:tcW w:w="695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7-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14-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21-</w:t>
            </w:r>
          </w:p>
        </w:tc>
        <w:tc>
          <w:tcPr>
            <w:tcW w:w="977" w:type="dxa"/>
          </w:tcPr>
          <w:p w:rsidR="006D75DA" w:rsidRPr="00170642" w:rsidRDefault="006D75DA" w:rsidP="00CB7C82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6D75DA" w:rsidRPr="00AB13A7" w:rsidRDefault="006D75DA" w:rsidP="00842615">
      <w:pPr>
        <w:jc w:val="both"/>
        <w:rPr>
          <w:rFonts w:ascii="Tahoma" w:hAnsi="Tahoma" w:cs="Tahoma"/>
          <w:b/>
          <w:bCs/>
          <w:sz w:val="18"/>
          <w:szCs w:val="18"/>
        </w:rPr>
      </w:pPr>
    </w:p>
    <w:p w:rsidR="006D75DA" w:rsidRPr="00E6194B" w:rsidRDefault="006D75DA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sectPr w:rsidR="006D75DA" w:rsidRPr="00E6194B" w:rsidSect="00A81AE1"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5DA" w:rsidRDefault="006D75DA" w:rsidP="00F3445F">
      <w:r>
        <w:separator/>
      </w:r>
    </w:p>
  </w:endnote>
  <w:endnote w:type="continuationSeparator" w:id="0">
    <w:p w:rsidR="006D75DA" w:rsidRDefault="006D75DA" w:rsidP="00F3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5DA" w:rsidRDefault="006D75DA" w:rsidP="00F3445F">
      <w:r>
        <w:separator/>
      </w:r>
    </w:p>
  </w:footnote>
  <w:footnote w:type="continuationSeparator" w:id="0">
    <w:p w:rsidR="006D75DA" w:rsidRDefault="006D75DA" w:rsidP="00F34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60E56"/>
    <w:multiLevelType w:val="hybridMultilevel"/>
    <w:tmpl w:val="44C220B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C84DD2"/>
    <w:multiLevelType w:val="hybridMultilevel"/>
    <w:tmpl w:val="CA8033B4"/>
    <w:lvl w:ilvl="0" w:tplc="CF4E63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46A0A0B"/>
    <w:multiLevelType w:val="hybridMultilevel"/>
    <w:tmpl w:val="CD48FE6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705024"/>
    <w:multiLevelType w:val="hybridMultilevel"/>
    <w:tmpl w:val="350C69C8"/>
    <w:lvl w:ilvl="0" w:tplc="81620256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CE111A7"/>
    <w:multiLevelType w:val="hybridMultilevel"/>
    <w:tmpl w:val="EAB22C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>
    <w:nsid w:val="539F306B"/>
    <w:multiLevelType w:val="hybridMultilevel"/>
    <w:tmpl w:val="CFC0AB46"/>
    <w:lvl w:ilvl="0" w:tplc="C0EEE7B6">
      <w:start w:val="1"/>
      <w:numFmt w:val="upperLetter"/>
      <w:lvlText w:val="%1)"/>
      <w:lvlJc w:val="left"/>
      <w:pPr>
        <w:ind w:left="48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5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8EF4546"/>
    <w:multiLevelType w:val="hybridMultilevel"/>
    <w:tmpl w:val="BE44C9B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2"/>
  </w:num>
  <w:num w:numId="4">
    <w:abstractNumId w:val="17"/>
  </w:num>
  <w:num w:numId="5">
    <w:abstractNumId w:val="14"/>
  </w:num>
  <w:num w:numId="6">
    <w:abstractNumId w:val="22"/>
  </w:num>
  <w:num w:numId="7">
    <w:abstractNumId w:val="15"/>
  </w:num>
  <w:num w:numId="8">
    <w:abstractNumId w:val="2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6"/>
  </w:num>
  <w:num w:numId="20">
    <w:abstractNumId w:val="19"/>
  </w:num>
  <w:num w:numId="21">
    <w:abstractNumId w:val="10"/>
  </w:num>
  <w:num w:numId="22">
    <w:abstractNumId w:val="18"/>
  </w:num>
  <w:num w:numId="23">
    <w:abstractNumId w:val="28"/>
  </w:num>
  <w:num w:numId="24">
    <w:abstractNumId w:val="11"/>
  </w:num>
  <w:num w:numId="25">
    <w:abstractNumId w:val="21"/>
  </w:num>
  <w:num w:numId="26">
    <w:abstractNumId w:val="20"/>
  </w:num>
  <w:num w:numId="27">
    <w:abstractNumId w:val="16"/>
  </w:num>
  <w:num w:numId="28">
    <w:abstractNumId w:val="13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106"/>
    <w:rsid w:val="00000CDA"/>
    <w:rsid w:val="00022008"/>
    <w:rsid w:val="00031ABF"/>
    <w:rsid w:val="000560B2"/>
    <w:rsid w:val="000954D2"/>
    <w:rsid w:val="000B37D2"/>
    <w:rsid w:val="000B6D90"/>
    <w:rsid w:val="000B6F87"/>
    <w:rsid w:val="000B7FCF"/>
    <w:rsid w:val="000E0EBC"/>
    <w:rsid w:val="000E41C0"/>
    <w:rsid w:val="00101F41"/>
    <w:rsid w:val="001066DE"/>
    <w:rsid w:val="00106983"/>
    <w:rsid w:val="00120155"/>
    <w:rsid w:val="001317EE"/>
    <w:rsid w:val="00142CD3"/>
    <w:rsid w:val="00142F0A"/>
    <w:rsid w:val="0014515D"/>
    <w:rsid w:val="00153B4B"/>
    <w:rsid w:val="00170642"/>
    <w:rsid w:val="0017737F"/>
    <w:rsid w:val="00190C06"/>
    <w:rsid w:val="001B6704"/>
    <w:rsid w:val="001C0CBA"/>
    <w:rsid w:val="001D315D"/>
    <w:rsid w:val="001D75D6"/>
    <w:rsid w:val="001D7798"/>
    <w:rsid w:val="001E4C16"/>
    <w:rsid w:val="001E4CDD"/>
    <w:rsid w:val="001F4A8E"/>
    <w:rsid w:val="00234664"/>
    <w:rsid w:val="0023504B"/>
    <w:rsid w:val="00250E29"/>
    <w:rsid w:val="00261106"/>
    <w:rsid w:val="00275E82"/>
    <w:rsid w:val="00276C84"/>
    <w:rsid w:val="00287520"/>
    <w:rsid w:val="00295494"/>
    <w:rsid w:val="002A1F48"/>
    <w:rsid w:val="002A6CA8"/>
    <w:rsid w:val="002E7FB2"/>
    <w:rsid w:val="00310D64"/>
    <w:rsid w:val="00346936"/>
    <w:rsid w:val="00367038"/>
    <w:rsid w:val="00390384"/>
    <w:rsid w:val="003A01B4"/>
    <w:rsid w:val="003F32EB"/>
    <w:rsid w:val="00402DB5"/>
    <w:rsid w:val="00403750"/>
    <w:rsid w:val="00422967"/>
    <w:rsid w:val="0042527E"/>
    <w:rsid w:val="00432B46"/>
    <w:rsid w:val="004417C4"/>
    <w:rsid w:val="00444B7A"/>
    <w:rsid w:val="004653E1"/>
    <w:rsid w:val="00474D52"/>
    <w:rsid w:val="004B48F8"/>
    <w:rsid w:val="004E733A"/>
    <w:rsid w:val="004F1B1A"/>
    <w:rsid w:val="004F3463"/>
    <w:rsid w:val="004F501B"/>
    <w:rsid w:val="004F54CF"/>
    <w:rsid w:val="004F5AA4"/>
    <w:rsid w:val="004F62ED"/>
    <w:rsid w:val="00513468"/>
    <w:rsid w:val="00525624"/>
    <w:rsid w:val="00542B3B"/>
    <w:rsid w:val="00573BA5"/>
    <w:rsid w:val="00575C40"/>
    <w:rsid w:val="00583754"/>
    <w:rsid w:val="00591DC1"/>
    <w:rsid w:val="005D2BD8"/>
    <w:rsid w:val="005E7845"/>
    <w:rsid w:val="005E7C6B"/>
    <w:rsid w:val="005F2337"/>
    <w:rsid w:val="0060636D"/>
    <w:rsid w:val="006125BD"/>
    <w:rsid w:val="0062219B"/>
    <w:rsid w:val="00624906"/>
    <w:rsid w:val="006447D2"/>
    <w:rsid w:val="00651739"/>
    <w:rsid w:val="006534E3"/>
    <w:rsid w:val="00654F77"/>
    <w:rsid w:val="00660A93"/>
    <w:rsid w:val="0066633D"/>
    <w:rsid w:val="00682DDD"/>
    <w:rsid w:val="00685225"/>
    <w:rsid w:val="00694C9C"/>
    <w:rsid w:val="006A78D3"/>
    <w:rsid w:val="006B2D7B"/>
    <w:rsid w:val="006D75DA"/>
    <w:rsid w:val="0070272F"/>
    <w:rsid w:val="00705AB2"/>
    <w:rsid w:val="00706CD9"/>
    <w:rsid w:val="00707CB0"/>
    <w:rsid w:val="00710778"/>
    <w:rsid w:val="0072633D"/>
    <w:rsid w:val="00734405"/>
    <w:rsid w:val="007356C5"/>
    <w:rsid w:val="00766749"/>
    <w:rsid w:val="00783F5F"/>
    <w:rsid w:val="007A1E29"/>
    <w:rsid w:val="007A29CB"/>
    <w:rsid w:val="008124AB"/>
    <w:rsid w:val="00816338"/>
    <w:rsid w:val="008215C3"/>
    <w:rsid w:val="0082694C"/>
    <w:rsid w:val="00831C78"/>
    <w:rsid w:val="00833B20"/>
    <w:rsid w:val="0083620A"/>
    <w:rsid w:val="00842615"/>
    <w:rsid w:val="008516F9"/>
    <w:rsid w:val="00860F62"/>
    <w:rsid w:val="00885CB6"/>
    <w:rsid w:val="00891C31"/>
    <w:rsid w:val="00892462"/>
    <w:rsid w:val="008A21B5"/>
    <w:rsid w:val="008A3200"/>
    <w:rsid w:val="008D7654"/>
    <w:rsid w:val="008E7087"/>
    <w:rsid w:val="008F6193"/>
    <w:rsid w:val="00904AA4"/>
    <w:rsid w:val="00911D5C"/>
    <w:rsid w:val="0092287D"/>
    <w:rsid w:val="00924CF6"/>
    <w:rsid w:val="00935B78"/>
    <w:rsid w:val="00942A85"/>
    <w:rsid w:val="009513E5"/>
    <w:rsid w:val="00960114"/>
    <w:rsid w:val="0098011A"/>
    <w:rsid w:val="00980D46"/>
    <w:rsid w:val="009B3741"/>
    <w:rsid w:val="009C0A1E"/>
    <w:rsid w:val="009D08F3"/>
    <w:rsid w:val="009D4C0C"/>
    <w:rsid w:val="009F4799"/>
    <w:rsid w:val="00A17733"/>
    <w:rsid w:val="00A17D08"/>
    <w:rsid w:val="00A65142"/>
    <w:rsid w:val="00A76B46"/>
    <w:rsid w:val="00A81AE1"/>
    <w:rsid w:val="00A94D07"/>
    <w:rsid w:val="00A974D3"/>
    <w:rsid w:val="00AA2434"/>
    <w:rsid w:val="00AA79A9"/>
    <w:rsid w:val="00AB13A7"/>
    <w:rsid w:val="00AC31B5"/>
    <w:rsid w:val="00AD41F5"/>
    <w:rsid w:val="00AE3549"/>
    <w:rsid w:val="00AF6FF9"/>
    <w:rsid w:val="00B15A53"/>
    <w:rsid w:val="00B42DB4"/>
    <w:rsid w:val="00B45C45"/>
    <w:rsid w:val="00B522FD"/>
    <w:rsid w:val="00B537D5"/>
    <w:rsid w:val="00B5631E"/>
    <w:rsid w:val="00BB3688"/>
    <w:rsid w:val="00BB7E8D"/>
    <w:rsid w:val="00BC0B32"/>
    <w:rsid w:val="00C3177E"/>
    <w:rsid w:val="00C31EB1"/>
    <w:rsid w:val="00C35DAF"/>
    <w:rsid w:val="00C41FCD"/>
    <w:rsid w:val="00C62508"/>
    <w:rsid w:val="00C71AF3"/>
    <w:rsid w:val="00C83F79"/>
    <w:rsid w:val="00CB01BE"/>
    <w:rsid w:val="00CB3C08"/>
    <w:rsid w:val="00CB7C82"/>
    <w:rsid w:val="00CC67F7"/>
    <w:rsid w:val="00CE7FC3"/>
    <w:rsid w:val="00CF2EEA"/>
    <w:rsid w:val="00D0560D"/>
    <w:rsid w:val="00D101BA"/>
    <w:rsid w:val="00D120BB"/>
    <w:rsid w:val="00D266F2"/>
    <w:rsid w:val="00D317C4"/>
    <w:rsid w:val="00D94177"/>
    <w:rsid w:val="00DA47C1"/>
    <w:rsid w:val="00DA6472"/>
    <w:rsid w:val="00DB0196"/>
    <w:rsid w:val="00DB2863"/>
    <w:rsid w:val="00DC14DF"/>
    <w:rsid w:val="00DE68A2"/>
    <w:rsid w:val="00DE6B62"/>
    <w:rsid w:val="00DF142D"/>
    <w:rsid w:val="00DF4344"/>
    <w:rsid w:val="00DF4D56"/>
    <w:rsid w:val="00DF6C18"/>
    <w:rsid w:val="00E219C5"/>
    <w:rsid w:val="00E2772E"/>
    <w:rsid w:val="00E43B69"/>
    <w:rsid w:val="00E45420"/>
    <w:rsid w:val="00E560F5"/>
    <w:rsid w:val="00E6194B"/>
    <w:rsid w:val="00E621E6"/>
    <w:rsid w:val="00E742C9"/>
    <w:rsid w:val="00E85284"/>
    <w:rsid w:val="00EA2BF3"/>
    <w:rsid w:val="00ED46A8"/>
    <w:rsid w:val="00ED4958"/>
    <w:rsid w:val="00EF4D02"/>
    <w:rsid w:val="00EF7E0D"/>
    <w:rsid w:val="00F11991"/>
    <w:rsid w:val="00F16F06"/>
    <w:rsid w:val="00F23AE7"/>
    <w:rsid w:val="00F24275"/>
    <w:rsid w:val="00F3445F"/>
    <w:rsid w:val="00F347D8"/>
    <w:rsid w:val="00F43B6F"/>
    <w:rsid w:val="00F447C6"/>
    <w:rsid w:val="00F47F16"/>
    <w:rsid w:val="00F616F4"/>
    <w:rsid w:val="00F66DBE"/>
    <w:rsid w:val="00F82D2D"/>
    <w:rsid w:val="00F84FEB"/>
    <w:rsid w:val="00F85D78"/>
    <w:rsid w:val="00FB72BF"/>
    <w:rsid w:val="00FB7728"/>
    <w:rsid w:val="00FF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106"/>
    <w:pPr>
      <w:ind w:left="720"/>
      <w:contextualSpacing/>
    </w:pPr>
  </w:style>
  <w:style w:type="paragraph" w:customStyle="1" w:styleId="Stil">
    <w:name w:val="Stil"/>
    <w:uiPriority w:val="99"/>
    <w:rsid w:val="002611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26110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61106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106"/>
    <w:rPr>
      <w:rFonts w:ascii="Tahoma" w:hAnsi="Tahoma" w:cs="Times New Roman"/>
      <w:sz w:val="16"/>
      <w:lang w:eastAsia="tr-TR"/>
    </w:rPr>
  </w:style>
  <w:style w:type="paragraph" w:styleId="NoSpacing">
    <w:name w:val="No Spacing"/>
    <w:uiPriority w:val="99"/>
    <w:qFormat/>
    <w:rsid w:val="00190C06"/>
    <w:rPr>
      <w:rFonts w:ascii="Times New Roman" w:eastAsia="Times New Roman" w:hAnsi="Times New Roman"/>
      <w:sz w:val="24"/>
      <w:szCs w:val="24"/>
    </w:rPr>
  </w:style>
  <w:style w:type="character" w:customStyle="1" w:styleId="CharStyle0">
    <w:name w:val="CharStyle0"/>
    <w:uiPriority w:val="99"/>
    <w:rsid w:val="00310D64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310D64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3504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6221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219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221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219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http://www.fenokulu.net/sorubank?component=sinav_yonetimi&amp;command=getEncodetImage&amp;id=10482&amp;imgNo=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516</Words>
  <Characters>2947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Bera</dc:creator>
  <cp:keywords/>
  <dc:description/>
  <cp:lastModifiedBy>fatih</cp:lastModifiedBy>
  <cp:revision>3</cp:revision>
  <cp:lastPrinted>2016-05-16T19:08:00Z</cp:lastPrinted>
  <dcterms:created xsi:type="dcterms:W3CDTF">2016-05-16T19:13:00Z</dcterms:created>
  <dcterms:modified xsi:type="dcterms:W3CDTF">2016-05-22T14:23:00Z</dcterms:modified>
</cp:coreProperties>
</file>